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910B" w14:textId="4874BE1F" w:rsidR="00474F67" w:rsidRPr="007F05E6" w:rsidRDefault="00974950" w:rsidP="00474F67">
      <w:pPr>
        <w:pStyle w:val="Unittitle"/>
      </w:pPr>
      <w:r>
        <w:t>12</w:t>
      </w:r>
      <w:r w:rsidR="00073A1F">
        <w:t>.</w:t>
      </w:r>
      <w:r>
        <w:t xml:space="preserve"> Building </w:t>
      </w:r>
      <w:r w:rsidR="00073A1F">
        <w:t>s</w:t>
      </w:r>
      <w:r>
        <w:t xml:space="preserve">ervices </w:t>
      </w:r>
      <w:r w:rsidR="00073A1F">
        <w:t>e</w:t>
      </w:r>
      <w:r>
        <w:t>ngineering (BSE) systems</w:t>
      </w:r>
    </w:p>
    <w:p w14:paraId="7B5A1408" w14:textId="531B1A8A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974950">
        <w:t>0</w:t>
      </w:r>
      <w:r w:rsidRPr="00692A45">
        <w:t xml:space="preserve">: </w:t>
      </w:r>
      <w:r w:rsidR="00974950">
        <w:t>Ventilation systems</w:t>
      </w:r>
      <w:r w:rsidRPr="00692A45">
        <w:t xml:space="preserve"> (</w:t>
      </w:r>
      <w:r w:rsidR="00A94228">
        <w:t>learne</w:t>
      </w:r>
      <w:r w:rsidR="00691B95">
        <w:t>r</w:t>
      </w:r>
      <w:r w:rsidRPr="00692A45">
        <w:t>)</w:t>
      </w:r>
    </w:p>
    <w:p w14:paraId="39744241" w14:textId="77777777" w:rsidR="00974950" w:rsidRPr="00E64F67" w:rsidRDefault="00974950" w:rsidP="00BF6B2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>Why should buildings be ventilated? Give as many reasons as possible.</w:t>
      </w:r>
    </w:p>
    <w:p w14:paraId="776392FB" w14:textId="42B0D0EF" w:rsidR="00974950" w:rsidRDefault="00974950" w:rsidP="00BF6B21">
      <w:pPr>
        <w:rPr>
          <w:rFonts w:cs="Arial"/>
          <w:color w:val="FF0000"/>
        </w:rPr>
      </w:pPr>
    </w:p>
    <w:p w14:paraId="144C27A2" w14:textId="48993E47" w:rsidR="00C43AAC" w:rsidRDefault="00C43AAC" w:rsidP="00BF6B21">
      <w:pPr>
        <w:rPr>
          <w:rFonts w:cs="Arial"/>
          <w:color w:val="FF0000"/>
        </w:rPr>
      </w:pPr>
    </w:p>
    <w:p w14:paraId="39F70E1F" w14:textId="13399560" w:rsidR="00C43AAC" w:rsidRDefault="00C43AAC" w:rsidP="00BF6B21">
      <w:pPr>
        <w:rPr>
          <w:rFonts w:cs="Arial"/>
          <w:color w:val="FF0000"/>
        </w:rPr>
      </w:pPr>
    </w:p>
    <w:p w14:paraId="232445F7" w14:textId="419CD026" w:rsidR="00073A1F" w:rsidRDefault="00073A1F" w:rsidP="00BF6B21">
      <w:pPr>
        <w:rPr>
          <w:rFonts w:cs="Arial"/>
          <w:color w:val="FF0000"/>
        </w:rPr>
      </w:pPr>
    </w:p>
    <w:p w14:paraId="37EA1D38" w14:textId="2B6FB7E6" w:rsidR="00073A1F" w:rsidRDefault="00073A1F" w:rsidP="00BF6B21">
      <w:pPr>
        <w:rPr>
          <w:rFonts w:cs="Arial"/>
          <w:color w:val="FF0000"/>
        </w:rPr>
      </w:pPr>
    </w:p>
    <w:p w14:paraId="77EEC220" w14:textId="77777777" w:rsidR="00073A1F" w:rsidRDefault="00073A1F" w:rsidP="00BF6B21">
      <w:pPr>
        <w:rPr>
          <w:rFonts w:cs="Arial"/>
          <w:color w:val="FF0000"/>
        </w:rPr>
      </w:pPr>
    </w:p>
    <w:p w14:paraId="64D4E9C3" w14:textId="5718BA27" w:rsidR="00C43AAC" w:rsidRDefault="00C43AAC" w:rsidP="00BF6B21">
      <w:pPr>
        <w:rPr>
          <w:rFonts w:cs="Arial"/>
          <w:color w:val="FF0000"/>
        </w:rPr>
      </w:pPr>
    </w:p>
    <w:p w14:paraId="6AAA3B9D" w14:textId="77777777" w:rsidR="00C43AAC" w:rsidRPr="00E64F67" w:rsidRDefault="00C43AAC" w:rsidP="00BF6B21">
      <w:pPr>
        <w:rPr>
          <w:rFonts w:cs="Arial"/>
        </w:rPr>
      </w:pPr>
    </w:p>
    <w:p w14:paraId="420AA5F6" w14:textId="20DA5643" w:rsidR="00974950" w:rsidRPr="00E64F67" w:rsidRDefault="00974950" w:rsidP="00BF6B2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 xml:space="preserve">List </w:t>
      </w:r>
      <w:r w:rsidR="00073A1F">
        <w:rPr>
          <w:rFonts w:ascii="Arial" w:hAnsi="Arial" w:cs="Arial"/>
        </w:rPr>
        <w:t>some</w:t>
      </w:r>
      <w:r w:rsidRPr="00E64F67">
        <w:rPr>
          <w:rFonts w:ascii="Arial" w:hAnsi="Arial" w:cs="Arial"/>
        </w:rPr>
        <w:t xml:space="preserve"> types of natural and mechanical ventilation</w:t>
      </w:r>
      <w:r w:rsidR="00073A1F">
        <w:rPr>
          <w:rFonts w:ascii="Arial" w:hAnsi="Arial" w:cs="Arial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2"/>
        <w:gridCol w:w="4396"/>
      </w:tblGrid>
      <w:tr w:rsidR="00974950" w:rsidRPr="00E64F67" w14:paraId="5CD8A86F" w14:textId="77777777" w:rsidTr="00BF6B21">
        <w:tc>
          <w:tcPr>
            <w:tcW w:w="4392" w:type="dxa"/>
          </w:tcPr>
          <w:p w14:paraId="2D8DB518" w14:textId="2AC8DFCC" w:rsidR="00974950" w:rsidRPr="00073A1F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073A1F">
              <w:rPr>
                <w:rFonts w:cs="Arial"/>
                <w:b/>
                <w:bCs/>
              </w:rPr>
              <w:t>Natural ventilation</w:t>
            </w:r>
          </w:p>
          <w:p w14:paraId="306934AF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6" w:type="dxa"/>
          </w:tcPr>
          <w:p w14:paraId="4F16E4AE" w14:textId="773E686D" w:rsidR="00974950" w:rsidRPr="00073A1F" w:rsidRDefault="00974950" w:rsidP="0044179E">
            <w:pPr>
              <w:spacing w:after="160" w:line="259" w:lineRule="auto"/>
              <w:rPr>
                <w:rFonts w:cs="Arial"/>
                <w:b/>
                <w:bCs/>
              </w:rPr>
            </w:pPr>
            <w:r w:rsidRPr="00073A1F">
              <w:rPr>
                <w:rFonts w:cs="Arial"/>
                <w:b/>
                <w:bCs/>
              </w:rPr>
              <w:t>Mechanical ventilation</w:t>
            </w:r>
          </w:p>
          <w:p w14:paraId="3C4FCF83" w14:textId="77777777" w:rsidR="00974950" w:rsidRPr="00E64F67" w:rsidRDefault="00974950" w:rsidP="0044179E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974950" w:rsidRPr="00E64F67" w14:paraId="5DE88ADA" w14:textId="77777777" w:rsidTr="00BF6B21">
        <w:tc>
          <w:tcPr>
            <w:tcW w:w="4392" w:type="dxa"/>
          </w:tcPr>
          <w:p w14:paraId="7EC28DFA" w14:textId="1FBDE0E3" w:rsidR="00974950" w:rsidRPr="00E64F67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  <w:tc>
          <w:tcPr>
            <w:tcW w:w="4396" w:type="dxa"/>
          </w:tcPr>
          <w:p w14:paraId="11E8CE13" w14:textId="77777777" w:rsidR="00974950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  <w:p w14:paraId="537F839A" w14:textId="5FCE8C4A" w:rsidR="00C43AAC" w:rsidRPr="00E64F67" w:rsidRDefault="00C43AAC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</w:tr>
      <w:tr w:rsidR="00974950" w:rsidRPr="00E64F67" w14:paraId="411BAA82" w14:textId="77777777" w:rsidTr="00BF6B21">
        <w:tc>
          <w:tcPr>
            <w:tcW w:w="4392" w:type="dxa"/>
          </w:tcPr>
          <w:p w14:paraId="1EABB4D6" w14:textId="77777777" w:rsidR="00974950" w:rsidRPr="00E64F67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  <w:tc>
          <w:tcPr>
            <w:tcW w:w="4396" w:type="dxa"/>
          </w:tcPr>
          <w:p w14:paraId="60BC5128" w14:textId="77777777" w:rsidR="00974950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  <w:p w14:paraId="4719BAAF" w14:textId="2B36648D" w:rsidR="00C43AAC" w:rsidRPr="00E64F67" w:rsidRDefault="00C43AAC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</w:tr>
    </w:tbl>
    <w:p w14:paraId="04A3B5C8" w14:textId="77777777" w:rsidR="00974950" w:rsidRPr="00E64F67" w:rsidRDefault="00974950" w:rsidP="00BF6B21">
      <w:pPr>
        <w:pStyle w:val="ListParagraph"/>
        <w:ind w:left="360"/>
        <w:rPr>
          <w:rFonts w:ascii="Arial" w:hAnsi="Arial" w:cs="Arial"/>
        </w:rPr>
      </w:pPr>
    </w:p>
    <w:p w14:paraId="5870239D" w14:textId="0878B71B" w:rsidR="00974950" w:rsidRPr="00073A1F" w:rsidRDefault="00974950" w:rsidP="00BF6B21">
      <w:pPr>
        <w:pStyle w:val="ListParagraph"/>
        <w:numPr>
          <w:ilvl w:val="0"/>
          <w:numId w:val="36"/>
        </w:numPr>
        <w:ind w:left="360"/>
        <w:rPr>
          <w:rFonts w:cs="Arial"/>
        </w:rPr>
      </w:pPr>
      <w:r w:rsidRPr="00073A1F">
        <w:rPr>
          <w:rFonts w:ascii="Arial" w:hAnsi="Arial" w:cs="Arial"/>
        </w:rPr>
        <w:t xml:space="preserve">Stretch and </w:t>
      </w:r>
      <w:r w:rsidR="00073A1F" w:rsidRPr="00073A1F">
        <w:rPr>
          <w:rFonts w:ascii="Arial" w:hAnsi="Arial" w:cs="Arial"/>
        </w:rPr>
        <w:t>c</w:t>
      </w:r>
      <w:r w:rsidRPr="00073A1F">
        <w:rPr>
          <w:rFonts w:ascii="Arial" w:hAnsi="Arial" w:cs="Arial"/>
        </w:rPr>
        <w:t xml:space="preserve">hallenge: </w:t>
      </w:r>
      <w:r w:rsidR="00073A1F" w:rsidRPr="00073A1F">
        <w:rPr>
          <w:rFonts w:ascii="Arial" w:hAnsi="Arial" w:cs="Arial"/>
        </w:rPr>
        <w:t>c</w:t>
      </w:r>
      <w:r w:rsidRPr="00073A1F">
        <w:rPr>
          <w:rFonts w:ascii="Arial" w:hAnsi="Arial" w:cs="Arial"/>
        </w:rPr>
        <w:t xml:space="preserve">reate a brief presentation to describe single-sided, cross, wind catcher and stack types of natural ventilation. </w:t>
      </w:r>
    </w:p>
    <w:p w14:paraId="21D03F08" w14:textId="77777777" w:rsidR="00474F67" w:rsidRDefault="00474F67" w:rsidP="00BF6B21">
      <w:pPr>
        <w:rPr>
          <w:rFonts w:cs="Arial"/>
          <w:szCs w:val="22"/>
        </w:rPr>
      </w:pPr>
    </w:p>
    <w:p w14:paraId="4D0ED89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A8F38" w14:textId="77777777" w:rsidR="00B07E7E" w:rsidRDefault="00B07E7E">
      <w:pPr>
        <w:spacing w:before="0" w:after="0"/>
      </w:pPr>
      <w:r>
        <w:separator/>
      </w:r>
    </w:p>
  </w:endnote>
  <w:endnote w:type="continuationSeparator" w:id="0">
    <w:p w14:paraId="0B4D8BF4" w14:textId="77777777" w:rsidR="00B07E7E" w:rsidRDefault="00B07E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7E749" w14:textId="77777777" w:rsidR="00EB7C30" w:rsidRDefault="00EB7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006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6BD335" wp14:editId="73927E6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20E116" w14:textId="4268E8CF" w:rsidR="009A2CD2" w:rsidRPr="006953AB" w:rsidRDefault="00EB7C30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B7C3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667CF0D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6BD3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620E116" w14:textId="4268E8CF" w:rsidR="009A2CD2" w:rsidRPr="006953AB" w:rsidRDefault="00EB7C30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B7C30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667CF0D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6073F41" wp14:editId="6F128FB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D7649" w14:textId="77777777" w:rsidR="00EB7C30" w:rsidRDefault="00EB7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1CAD1" w14:textId="77777777" w:rsidR="00B07E7E" w:rsidRDefault="00B07E7E">
      <w:pPr>
        <w:spacing w:before="0" w:after="0"/>
      </w:pPr>
      <w:r>
        <w:separator/>
      </w:r>
    </w:p>
  </w:footnote>
  <w:footnote w:type="continuationSeparator" w:id="0">
    <w:p w14:paraId="443C926A" w14:textId="77777777" w:rsidR="00B07E7E" w:rsidRDefault="00B07E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299CF" w14:textId="77777777" w:rsidR="00EB7C30" w:rsidRDefault="00EB7C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87E5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02441BA" wp14:editId="49FA4A6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83760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205E083" wp14:editId="5682BBC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7EED1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7A37B" w14:textId="77777777" w:rsidR="00EB7C30" w:rsidRDefault="00EB7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043058"/>
    <w:multiLevelType w:val="hybridMultilevel"/>
    <w:tmpl w:val="D0D4F040"/>
    <w:lvl w:ilvl="0" w:tplc="87240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6C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4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A8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EB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A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E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B5"/>
    <w:multiLevelType w:val="hybridMultilevel"/>
    <w:tmpl w:val="3AAAE87E"/>
    <w:lvl w:ilvl="0" w:tplc="E27EB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89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4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A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8C3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C62"/>
    <w:multiLevelType w:val="hybridMultilevel"/>
    <w:tmpl w:val="9F724A5A"/>
    <w:lvl w:ilvl="0" w:tplc="B3A2EF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2E206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A88C95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E1D691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AB2519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D2A9D0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7E48F12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87C7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2E44339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97508"/>
    <w:multiLevelType w:val="hybridMultilevel"/>
    <w:tmpl w:val="342A7B04"/>
    <w:lvl w:ilvl="0" w:tplc="E6D89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277303">
    <w:abstractNumId w:val="4"/>
  </w:num>
  <w:num w:numId="2" w16cid:durableId="748161305">
    <w:abstractNumId w:val="16"/>
  </w:num>
  <w:num w:numId="3" w16cid:durableId="2086148976">
    <w:abstractNumId w:val="24"/>
  </w:num>
  <w:num w:numId="4" w16cid:durableId="1217283233">
    <w:abstractNumId w:val="18"/>
  </w:num>
  <w:num w:numId="5" w16cid:durableId="964238384">
    <w:abstractNumId w:val="7"/>
  </w:num>
  <w:num w:numId="6" w16cid:durableId="2124840553">
    <w:abstractNumId w:val="17"/>
  </w:num>
  <w:num w:numId="7" w16cid:durableId="770668399">
    <w:abstractNumId w:val="7"/>
  </w:num>
  <w:num w:numId="8" w16cid:durableId="354355821">
    <w:abstractNumId w:val="1"/>
  </w:num>
  <w:num w:numId="9" w16cid:durableId="68312765">
    <w:abstractNumId w:val="7"/>
    <w:lvlOverride w:ilvl="0">
      <w:startOverride w:val="1"/>
    </w:lvlOverride>
  </w:num>
  <w:num w:numId="10" w16cid:durableId="432939857">
    <w:abstractNumId w:val="19"/>
  </w:num>
  <w:num w:numId="11" w16cid:durableId="1359547811">
    <w:abstractNumId w:val="14"/>
  </w:num>
  <w:num w:numId="12" w16cid:durableId="320351285">
    <w:abstractNumId w:val="5"/>
  </w:num>
  <w:num w:numId="13" w16cid:durableId="620645948">
    <w:abstractNumId w:val="12"/>
  </w:num>
  <w:num w:numId="14" w16cid:durableId="1471509064">
    <w:abstractNumId w:val="20"/>
  </w:num>
  <w:num w:numId="15" w16cid:durableId="71199420">
    <w:abstractNumId w:val="10"/>
  </w:num>
  <w:num w:numId="16" w16cid:durableId="341931626">
    <w:abstractNumId w:val="6"/>
  </w:num>
  <w:num w:numId="17" w16cid:durableId="344019088">
    <w:abstractNumId w:val="27"/>
  </w:num>
  <w:num w:numId="18" w16cid:durableId="1994678951">
    <w:abstractNumId w:val="28"/>
  </w:num>
  <w:num w:numId="19" w16cid:durableId="1657875889">
    <w:abstractNumId w:val="3"/>
  </w:num>
  <w:num w:numId="20" w16cid:durableId="636300525">
    <w:abstractNumId w:val="2"/>
  </w:num>
  <w:num w:numId="21" w16cid:durableId="97533020">
    <w:abstractNumId w:val="8"/>
  </w:num>
  <w:num w:numId="22" w16cid:durableId="1727874711">
    <w:abstractNumId w:val="8"/>
    <w:lvlOverride w:ilvl="0">
      <w:startOverride w:val="1"/>
    </w:lvlOverride>
  </w:num>
  <w:num w:numId="23" w16cid:durableId="1199858595">
    <w:abstractNumId w:val="25"/>
  </w:num>
  <w:num w:numId="24" w16cid:durableId="598293701">
    <w:abstractNumId w:val="8"/>
    <w:lvlOverride w:ilvl="0">
      <w:startOverride w:val="1"/>
    </w:lvlOverride>
  </w:num>
  <w:num w:numId="25" w16cid:durableId="717584045">
    <w:abstractNumId w:val="8"/>
    <w:lvlOverride w:ilvl="0">
      <w:startOverride w:val="1"/>
    </w:lvlOverride>
  </w:num>
  <w:num w:numId="26" w16cid:durableId="356741124">
    <w:abstractNumId w:val="9"/>
  </w:num>
  <w:num w:numId="27" w16cid:durableId="1285692615">
    <w:abstractNumId w:val="21"/>
  </w:num>
  <w:num w:numId="28" w16cid:durableId="1155219953">
    <w:abstractNumId w:val="8"/>
    <w:lvlOverride w:ilvl="0">
      <w:startOverride w:val="1"/>
    </w:lvlOverride>
  </w:num>
  <w:num w:numId="29" w16cid:durableId="545071974">
    <w:abstractNumId w:val="23"/>
  </w:num>
  <w:num w:numId="30" w16cid:durableId="536084711">
    <w:abstractNumId w:val="8"/>
  </w:num>
  <w:num w:numId="31" w16cid:durableId="1858958950">
    <w:abstractNumId w:val="8"/>
    <w:lvlOverride w:ilvl="0">
      <w:startOverride w:val="1"/>
    </w:lvlOverride>
  </w:num>
  <w:num w:numId="32" w16cid:durableId="1404990215">
    <w:abstractNumId w:val="8"/>
    <w:lvlOverride w:ilvl="0">
      <w:startOverride w:val="1"/>
    </w:lvlOverride>
  </w:num>
  <w:num w:numId="33" w16cid:durableId="329450555">
    <w:abstractNumId w:val="0"/>
  </w:num>
  <w:num w:numId="34" w16cid:durableId="1444642715">
    <w:abstractNumId w:val="11"/>
  </w:num>
  <w:num w:numId="35" w16cid:durableId="815101862">
    <w:abstractNumId w:val="22"/>
  </w:num>
  <w:num w:numId="36" w16cid:durableId="1568032535">
    <w:abstractNumId w:val="26"/>
  </w:num>
  <w:num w:numId="37" w16cid:durableId="995458365">
    <w:abstractNumId w:val="13"/>
  </w:num>
  <w:num w:numId="38" w16cid:durableId="19402888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0"/>
    <w:rsid w:val="000033BD"/>
    <w:rsid w:val="0006059A"/>
    <w:rsid w:val="00073A1F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312EB"/>
    <w:rsid w:val="00443B2E"/>
    <w:rsid w:val="00474F67"/>
    <w:rsid w:val="0048500D"/>
    <w:rsid w:val="00524E1B"/>
    <w:rsid w:val="00547094"/>
    <w:rsid w:val="00592613"/>
    <w:rsid w:val="006135C0"/>
    <w:rsid w:val="00614949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163E7"/>
    <w:rsid w:val="008C1F1C"/>
    <w:rsid w:val="00974950"/>
    <w:rsid w:val="009975A0"/>
    <w:rsid w:val="009A2CD2"/>
    <w:rsid w:val="009C5C6E"/>
    <w:rsid w:val="00A2454C"/>
    <w:rsid w:val="00A94228"/>
    <w:rsid w:val="00AE245C"/>
    <w:rsid w:val="00B054EC"/>
    <w:rsid w:val="00B07E7E"/>
    <w:rsid w:val="00BE2446"/>
    <w:rsid w:val="00BE2C21"/>
    <w:rsid w:val="00BF6B21"/>
    <w:rsid w:val="00BF7F8D"/>
    <w:rsid w:val="00C01D20"/>
    <w:rsid w:val="00C202BF"/>
    <w:rsid w:val="00C43AAC"/>
    <w:rsid w:val="00C516EC"/>
    <w:rsid w:val="00C62FA4"/>
    <w:rsid w:val="00C858D7"/>
    <w:rsid w:val="00CA5337"/>
    <w:rsid w:val="00D073BC"/>
    <w:rsid w:val="00D56B82"/>
    <w:rsid w:val="00DA2485"/>
    <w:rsid w:val="00DB3A5C"/>
    <w:rsid w:val="00DE29A8"/>
    <w:rsid w:val="00EB7C30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CF80D"/>
  <w15:docId w15:val="{25A31627-2B05-4817-996E-495EC35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95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9749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31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2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2E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EB7C3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20</Words>
  <Characters>400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2025-11-17T22:40:00Z</dcterms:created>
  <dcterms:modified xsi:type="dcterms:W3CDTF">2025-11-20T15:24:00Z</dcterms:modified>
</cp:coreProperties>
</file>